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252" w:rsidRDefault="000C2252" w:rsidP="000C2252">
      <w:pPr>
        <w:rPr>
          <w:rStyle w:val="s1"/>
        </w:rPr>
      </w:pPr>
      <w:r>
        <w:rPr>
          <w:rStyle w:val="s1"/>
          <w:u w:val="single"/>
        </w:rPr>
        <w:t>John KEBYTE</w:t>
      </w:r>
      <w:r>
        <w:rPr>
          <w:rStyle w:val="s1"/>
        </w:rPr>
        <w:t xml:space="preserve">      (fl.1504)</w:t>
      </w:r>
    </w:p>
    <w:p w:rsidR="000C2252" w:rsidRDefault="000C2252" w:rsidP="000C2252">
      <w:pPr>
        <w:rPr>
          <w:rStyle w:val="s1"/>
        </w:rPr>
      </w:pPr>
      <w:r>
        <w:rPr>
          <w:rStyle w:val="s1"/>
        </w:rPr>
        <w:t>of Wymondham, Norfolk. Chaplain.</w:t>
      </w:r>
    </w:p>
    <w:p w:rsidR="000C2252" w:rsidRDefault="000C2252" w:rsidP="000C2252">
      <w:pPr>
        <w:rPr>
          <w:rStyle w:val="s1"/>
        </w:rPr>
      </w:pPr>
    </w:p>
    <w:p w:rsidR="000C2252" w:rsidRDefault="000C2252" w:rsidP="000C2252">
      <w:pPr>
        <w:rPr>
          <w:rStyle w:val="s1"/>
        </w:rPr>
      </w:pPr>
    </w:p>
    <w:p w:rsidR="000C2252" w:rsidRDefault="000C2252" w:rsidP="000C2252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0C2252" w:rsidRDefault="000C2252" w:rsidP="000C2252">
      <w:pPr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Garnon 3)</w:t>
      </w:r>
    </w:p>
    <w:p w:rsidR="000C2252" w:rsidRDefault="000C2252" w:rsidP="000C2252">
      <w:pPr>
        <w:rPr>
          <w:rStyle w:val="s1"/>
        </w:rPr>
      </w:pPr>
    </w:p>
    <w:p w:rsidR="000C2252" w:rsidRDefault="000C2252" w:rsidP="000C2252">
      <w:pPr>
        <w:rPr>
          <w:rStyle w:val="s1"/>
        </w:rPr>
      </w:pPr>
    </w:p>
    <w:p w:rsidR="000C2252" w:rsidRDefault="000C2252" w:rsidP="000C2252">
      <w:pPr>
        <w:rPr>
          <w:rStyle w:val="s1"/>
        </w:rPr>
      </w:pPr>
      <w:r>
        <w:rPr>
          <w:rStyle w:val="s1"/>
        </w:rPr>
        <w:t xml:space="preserve">18 March 2017 </w:t>
      </w:r>
      <w:bookmarkStart w:id="0" w:name="_GoBack"/>
      <w:bookmarkEnd w:id="0"/>
    </w:p>
    <w:p w:rsidR="006B2F86" w:rsidRPr="00E71FC3" w:rsidRDefault="000C225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252" w:rsidRDefault="000C2252" w:rsidP="00E71FC3">
      <w:r>
        <w:separator/>
      </w:r>
    </w:p>
  </w:endnote>
  <w:endnote w:type="continuationSeparator" w:id="0">
    <w:p w:rsidR="000C2252" w:rsidRDefault="000C225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252" w:rsidRDefault="000C2252" w:rsidP="00E71FC3">
      <w:r>
        <w:separator/>
      </w:r>
    </w:p>
  </w:footnote>
  <w:footnote w:type="continuationSeparator" w:id="0">
    <w:p w:rsidR="000C2252" w:rsidRDefault="000C225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252"/>
    <w:rsid w:val="000C225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02681"/>
  <w15:chartTrackingRefBased/>
  <w15:docId w15:val="{5487E3C9-7C5A-4309-96A4-51AB01420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C225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0C225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0C2252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2017-05-22T20:46:00Z</dcterms:created>
  <dcterms:modified xsi:type="dcterms:W3CDTF">2017-05-22T20:47:00Z</dcterms:modified>
</cp:coreProperties>
</file>